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03B07" w14:textId="2A56902F" w:rsidR="0087262C" w:rsidRDefault="0087262C" w:rsidP="0087262C">
      <w:pPr>
        <w:ind w:right="-1"/>
        <w:jc w:val="right"/>
      </w:pPr>
    </w:p>
    <w:p w14:paraId="3EB53CBB" w14:textId="77777777" w:rsidR="00944EEA" w:rsidRDefault="00FA3F4E" w:rsidP="00944EEA">
      <w:pPr>
        <w:ind w:right="-1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 wp14:anchorId="64DF9722" wp14:editId="70B5DDF9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ACD2" w14:textId="77777777" w:rsidR="00944EEA" w:rsidRPr="00483724" w:rsidRDefault="00696A5C" w:rsidP="00944EEA">
      <w:pPr>
        <w:jc w:val="center"/>
        <w:rPr>
          <w:b/>
          <w:sz w:val="20"/>
          <w:szCs w:val="20"/>
        </w:rPr>
      </w:pPr>
      <w:r w:rsidRPr="00483724">
        <w:rPr>
          <w:b/>
          <w:sz w:val="20"/>
          <w:szCs w:val="20"/>
        </w:rPr>
        <w:t>РЕСПУБЛИКА КАРЕЛИЯ</w:t>
      </w:r>
    </w:p>
    <w:p w14:paraId="57DDDACA" w14:textId="77777777" w:rsidR="00B22471" w:rsidRPr="00921BA8" w:rsidRDefault="00B22471" w:rsidP="00944EEA">
      <w:pPr>
        <w:jc w:val="center"/>
        <w:rPr>
          <w:b/>
          <w:sz w:val="16"/>
          <w:szCs w:val="16"/>
        </w:rPr>
      </w:pPr>
    </w:p>
    <w:p w14:paraId="751F63CD" w14:textId="77777777" w:rsidR="00B22471" w:rsidRPr="00D260B4" w:rsidRDefault="00B22471" w:rsidP="00944EEA">
      <w:pPr>
        <w:jc w:val="center"/>
        <w:rPr>
          <w:b/>
          <w:sz w:val="22"/>
          <w:szCs w:val="22"/>
        </w:rPr>
      </w:pPr>
      <w:r w:rsidRPr="00D260B4">
        <w:rPr>
          <w:b/>
          <w:sz w:val="22"/>
          <w:szCs w:val="22"/>
        </w:rPr>
        <w:t>МУНИЦИПАЛЬНОЕ ОБРАЗОВАНИЕ</w:t>
      </w:r>
    </w:p>
    <w:p w14:paraId="5044A94E" w14:textId="77777777" w:rsidR="00944EEA" w:rsidRPr="00D260B4" w:rsidRDefault="00B22471" w:rsidP="00492242">
      <w:pPr>
        <w:spacing w:line="360" w:lineRule="auto"/>
        <w:jc w:val="center"/>
        <w:rPr>
          <w:b/>
          <w:sz w:val="22"/>
          <w:szCs w:val="22"/>
        </w:rPr>
      </w:pPr>
      <w:r w:rsidRPr="00D260B4">
        <w:rPr>
          <w:b/>
          <w:sz w:val="22"/>
          <w:szCs w:val="22"/>
        </w:rPr>
        <w:t>«</w:t>
      </w:r>
      <w:r w:rsidR="00696A5C" w:rsidRPr="00D260B4">
        <w:rPr>
          <w:b/>
          <w:sz w:val="22"/>
          <w:szCs w:val="22"/>
        </w:rPr>
        <w:t>КАЛЕВАЛЬСКИЙ НАЦИОНАЛЬНЫЙ РАЙОН</w:t>
      </w:r>
      <w:r w:rsidRPr="00D260B4">
        <w:rPr>
          <w:b/>
          <w:sz w:val="22"/>
          <w:szCs w:val="22"/>
        </w:rPr>
        <w:t>»</w:t>
      </w:r>
    </w:p>
    <w:p w14:paraId="751FFCA9" w14:textId="77777777" w:rsidR="00944EEA" w:rsidRPr="00492242" w:rsidRDefault="00944EEA" w:rsidP="00D260B4">
      <w:pPr>
        <w:pStyle w:val="1"/>
        <w:spacing w:line="480" w:lineRule="auto"/>
        <w:rPr>
          <w:sz w:val="26"/>
          <w:szCs w:val="26"/>
        </w:rPr>
      </w:pPr>
      <w:r>
        <w:t xml:space="preserve"> </w:t>
      </w:r>
      <w:r w:rsidR="00696A5C" w:rsidRPr="00492242">
        <w:rPr>
          <w:sz w:val="26"/>
          <w:szCs w:val="26"/>
        </w:rPr>
        <w:t>СОВЕТ КАЛЕВАЛЬСКОГО МУНИЦИПАЛЬНОГО РАЙОНА</w:t>
      </w:r>
    </w:p>
    <w:p w14:paraId="672CCBBD" w14:textId="77777777" w:rsidR="00BC267A" w:rsidRPr="00FA3F4E" w:rsidRDefault="00BC267A" w:rsidP="00BC267A">
      <w:pPr>
        <w:spacing w:line="480" w:lineRule="auto"/>
        <w:rPr>
          <w:b/>
          <w:sz w:val="32"/>
          <w:szCs w:val="32"/>
        </w:rPr>
      </w:pPr>
      <w:r>
        <w:rPr>
          <w:b/>
          <w:color w:val="FF0000"/>
          <w:lang w:eastAsia="ar-SA"/>
        </w:rPr>
        <w:t xml:space="preserve">                     </w:t>
      </w:r>
      <w:r w:rsidRPr="00FA3F4E">
        <w:rPr>
          <w:b/>
          <w:lang w:val="en-US" w:eastAsia="ar-SA"/>
        </w:rPr>
        <w:t>XVI</w:t>
      </w:r>
      <w:r w:rsidR="00FA3F4E" w:rsidRPr="00FA3F4E">
        <w:rPr>
          <w:b/>
          <w:lang w:val="en-US" w:eastAsia="ar-SA"/>
        </w:rPr>
        <w:t>I</w:t>
      </w:r>
      <w:r w:rsidRPr="00FA3F4E">
        <w:rPr>
          <w:b/>
          <w:lang w:eastAsia="ar-SA"/>
        </w:rPr>
        <w:t xml:space="preserve"> </w:t>
      </w:r>
      <w:r w:rsidRPr="00FA3F4E">
        <w:rPr>
          <w:rFonts w:eastAsia="Arial Unicode MS"/>
          <w:b/>
          <w:bCs/>
          <w:lang w:eastAsia="ar-SA" w:bidi="ru-RU"/>
        </w:rPr>
        <w:t>заседание</w:t>
      </w:r>
      <w:r w:rsidRPr="00FA3F4E">
        <w:rPr>
          <w:rFonts w:eastAsia="Arial Unicode MS"/>
          <w:b/>
          <w:lang w:eastAsia="ar-SA" w:bidi="ru-RU"/>
        </w:rPr>
        <w:t xml:space="preserve"> </w:t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bCs/>
          <w:lang w:eastAsia="ar-SA" w:bidi="ru-RU"/>
        </w:rPr>
        <w:t xml:space="preserve">   </w:t>
      </w:r>
      <w:r w:rsidRPr="00FA3F4E">
        <w:rPr>
          <w:rFonts w:eastAsia="Arial Unicode MS"/>
          <w:b/>
          <w:lang w:eastAsia="ar-SA" w:bidi="ru-RU"/>
        </w:rPr>
        <w:t xml:space="preserve"> </w:t>
      </w:r>
      <w:r w:rsidRPr="00FA3F4E">
        <w:rPr>
          <w:rFonts w:eastAsia="Arial Unicode MS"/>
          <w:b/>
          <w:lang w:val="en-US" w:eastAsia="ar-SA" w:bidi="ru-RU"/>
        </w:rPr>
        <w:t>V</w:t>
      </w:r>
      <w:r w:rsidRPr="00FA3F4E">
        <w:rPr>
          <w:rFonts w:eastAsia="Arial Unicode MS"/>
          <w:b/>
          <w:lang w:eastAsia="ar-SA" w:bidi="ru-RU"/>
        </w:rPr>
        <w:t xml:space="preserve"> созыв</w:t>
      </w:r>
    </w:p>
    <w:p w14:paraId="3C9104AD" w14:textId="77777777" w:rsidR="00944EEA" w:rsidRPr="00D260B4" w:rsidRDefault="00944EEA" w:rsidP="00D260B4">
      <w:pPr>
        <w:spacing w:line="480" w:lineRule="auto"/>
        <w:jc w:val="center"/>
        <w:rPr>
          <w:b/>
          <w:sz w:val="32"/>
          <w:szCs w:val="32"/>
        </w:rPr>
      </w:pPr>
      <w:r w:rsidRPr="00D260B4">
        <w:rPr>
          <w:b/>
          <w:sz w:val="32"/>
          <w:szCs w:val="32"/>
        </w:rPr>
        <w:t>РЕШЕНИЕ</w:t>
      </w:r>
    </w:p>
    <w:p w14:paraId="226D33B8" w14:textId="549C8669" w:rsidR="00944EEA" w:rsidRPr="00FA3F4E" w:rsidRDefault="004C0646" w:rsidP="00944EEA">
      <w:pPr>
        <w:pStyle w:val="3"/>
        <w:jc w:val="both"/>
        <w:rPr>
          <w:b w:val="0"/>
          <w:sz w:val="24"/>
          <w:u w:val="single"/>
          <w:lang w:val="ru-RU"/>
        </w:rPr>
      </w:pPr>
      <w:r w:rsidRPr="00FA3F4E">
        <w:rPr>
          <w:b w:val="0"/>
          <w:sz w:val="24"/>
          <w:u w:val="single"/>
          <w:lang w:val="ru-RU"/>
        </w:rPr>
        <w:t>о</w:t>
      </w:r>
      <w:r w:rsidR="005E079B" w:rsidRPr="00FA3F4E">
        <w:rPr>
          <w:b w:val="0"/>
          <w:sz w:val="24"/>
          <w:u w:val="single"/>
          <w:lang w:val="ru-RU"/>
        </w:rPr>
        <w:t>т</w:t>
      </w:r>
      <w:r w:rsidR="00BC267A" w:rsidRPr="00FA3F4E">
        <w:rPr>
          <w:b w:val="0"/>
          <w:sz w:val="24"/>
          <w:u w:val="single"/>
          <w:lang w:val="ru-RU"/>
        </w:rPr>
        <w:t xml:space="preserve"> 1</w:t>
      </w:r>
      <w:r w:rsidR="00FA3F4E" w:rsidRPr="00FA3F4E">
        <w:rPr>
          <w:b w:val="0"/>
          <w:sz w:val="24"/>
          <w:u w:val="single"/>
          <w:lang w:val="ru-RU"/>
        </w:rPr>
        <w:t>9</w:t>
      </w:r>
      <w:r w:rsidR="00BC267A" w:rsidRPr="00FA3F4E">
        <w:rPr>
          <w:b w:val="0"/>
          <w:sz w:val="24"/>
          <w:u w:val="single"/>
          <w:lang w:val="ru-RU"/>
        </w:rPr>
        <w:t>.03.2026</w:t>
      </w:r>
      <w:r w:rsidR="00944EEA" w:rsidRPr="00FA3F4E">
        <w:rPr>
          <w:b w:val="0"/>
          <w:sz w:val="24"/>
          <w:u w:val="single"/>
          <w:lang w:val="ru-RU"/>
        </w:rPr>
        <w:t xml:space="preserve"> г. </w:t>
      </w:r>
      <w:r w:rsidR="00AB3841" w:rsidRPr="00FA3F4E">
        <w:rPr>
          <w:b w:val="0"/>
          <w:sz w:val="24"/>
          <w:u w:val="single"/>
          <w:lang w:val="ru-RU"/>
        </w:rPr>
        <w:t>№</w:t>
      </w:r>
      <w:r w:rsidR="008B3443" w:rsidRPr="00FA3F4E">
        <w:rPr>
          <w:b w:val="0"/>
          <w:sz w:val="24"/>
          <w:u w:val="single"/>
          <w:lang w:val="ru-RU"/>
        </w:rPr>
        <w:t xml:space="preserve"> </w:t>
      </w:r>
      <w:r w:rsidR="00FA3F4E" w:rsidRPr="00FA3F4E">
        <w:rPr>
          <w:b w:val="0"/>
          <w:sz w:val="24"/>
          <w:u w:val="single"/>
          <w:lang w:val="en-US"/>
        </w:rPr>
        <w:t>XVII</w:t>
      </w:r>
      <w:r w:rsidR="00FA3F4E" w:rsidRPr="00FA3F4E">
        <w:rPr>
          <w:b w:val="0"/>
          <w:sz w:val="24"/>
          <w:u w:val="single"/>
          <w:lang w:val="ru-RU"/>
        </w:rPr>
        <w:t>-</w:t>
      </w:r>
      <w:r w:rsidR="00FA3F4E" w:rsidRPr="00FA3F4E">
        <w:rPr>
          <w:b w:val="0"/>
          <w:sz w:val="24"/>
          <w:u w:val="single"/>
          <w:lang w:val="en-US"/>
        </w:rPr>
        <w:t>V</w:t>
      </w:r>
      <w:r w:rsidR="00FA3F4E" w:rsidRPr="00FA3F4E">
        <w:rPr>
          <w:b w:val="0"/>
          <w:sz w:val="24"/>
          <w:u w:val="single"/>
          <w:lang w:val="ru-RU"/>
        </w:rPr>
        <w:t>-</w:t>
      </w:r>
      <w:r w:rsidR="009E7EDF">
        <w:rPr>
          <w:b w:val="0"/>
          <w:sz w:val="24"/>
          <w:u w:val="single"/>
          <w:lang w:val="ru-RU"/>
        </w:rPr>
        <w:t>13</w:t>
      </w:r>
      <w:r w:rsidR="00702C34">
        <w:rPr>
          <w:b w:val="0"/>
          <w:sz w:val="24"/>
          <w:u w:val="single"/>
          <w:lang w:val="ru-RU"/>
        </w:rPr>
        <w:t>1</w:t>
      </w:r>
    </w:p>
    <w:p w14:paraId="5265EFA3" w14:textId="77777777" w:rsidR="00944EEA" w:rsidRPr="0010111B" w:rsidRDefault="00944EEA" w:rsidP="00944EEA">
      <w:pPr>
        <w:spacing w:line="480" w:lineRule="auto"/>
        <w:jc w:val="both"/>
        <w:rPr>
          <w:sz w:val="18"/>
        </w:rPr>
      </w:pPr>
      <w:r>
        <w:rPr>
          <w:sz w:val="18"/>
        </w:rPr>
        <w:t>п</w:t>
      </w:r>
      <w:r w:rsidR="00FA3F4E">
        <w:rPr>
          <w:sz w:val="18"/>
          <w:lang w:val="en-US"/>
        </w:rPr>
        <w:t>un</w:t>
      </w:r>
      <w:r>
        <w:rPr>
          <w:sz w:val="18"/>
        </w:rPr>
        <w:t>.Калевала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</w:tblGrid>
      <w:tr w:rsidR="008B3443" w:rsidRPr="00B67003" w14:paraId="73AFCB11" w14:textId="77777777" w:rsidTr="00B67003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BA7193B" w14:textId="14BFBC84" w:rsidR="008B3443" w:rsidRPr="00B67003" w:rsidRDefault="00702C34" w:rsidP="00B67003">
            <w:pPr>
              <w:jc w:val="both"/>
              <w:rPr>
                <w:iCs/>
              </w:rPr>
            </w:pPr>
            <w:r w:rsidRPr="00702C34">
              <w:t xml:space="preserve">О распределении </w:t>
            </w:r>
            <w:bookmarkStart w:id="0" w:name="_Hlk225262554"/>
            <w:r w:rsidRPr="00702C34">
              <w:t xml:space="preserve">иных межбюджетных трансфертов из бюджета Республики Карелия местным бюджетам на реализацию отдельных мероприятий по социально-экономическому развитию </w:t>
            </w:r>
            <w:bookmarkEnd w:id="0"/>
            <w:r w:rsidRPr="00702C34">
              <w:t>муниципального образования «Калевальский национальный район»</w:t>
            </w:r>
          </w:p>
          <w:p w14:paraId="447FBE2E" w14:textId="77777777" w:rsidR="008B3443" w:rsidRPr="00B67003" w:rsidRDefault="008B3443" w:rsidP="00B67003">
            <w:pPr>
              <w:jc w:val="both"/>
              <w:rPr>
                <w:sz w:val="18"/>
              </w:rPr>
            </w:pPr>
          </w:p>
        </w:tc>
      </w:tr>
    </w:tbl>
    <w:p w14:paraId="3A0E3BA5" w14:textId="77777777" w:rsidR="00DA5E68" w:rsidRPr="00774C1E" w:rsidRDefault="008B3443" w:rsidP="0087262C">
      <w:pPr>
        <w:jc w:val="both"/>
        <w:rPr>
          <w:rFonts w:ascii="Arial" w:hAnsi="Arial"/>
          <w:highlight w:val="yellow"/>
        </w:rPr>
      </w:pPr>
      <w:r w:rsidRPr="0010111B">
        <w:rPr>
          <w:sz w:val="22"/>
          <w:szCs w:val="22"/>
        </w:rPr>
        <w:tab/>
      </w:r>
      <w:r w:rsidR="00D260B4">
        <w:rPr>
          <w:b/>
        </w:rPr>
        <w:t xml:space="preserve"> </w:t>
      </w:r>
    </w:p>
    <w:p w14:paraId="4F12F525" w14:textId="442E7E07" w:rsidR="00DA5E68" w:rsidRDefault="00DA5E68" w:rsidP="00DA5E68">
      <w:pPr>
        <w:pStyle w:val="a7"/>
        <w:rPr>
          <w:b/>
          <w:bCs/>
        </w:rPr>
      </w:pPr>
      <w:r w:rsidRPr="000333F6">
        <w:t xml:space="preserve">  </w:t>
      </w:r>
      <w:r>
        <w:t xml:space="preserve">   </w:t>
      </w:r>
      <w:r w:rsidR="0087262C">
        <w:t xml:space="preserve">      </w:t>
      </w:r>
      <w:r w:rsidR="00702C34">
        <w:t>На основании постановления Правительства Республики Карелия от 29 января 2026 года № 24-П «Об утверждении Методики распределения иных межбюджетных трансфертов из бюджета Республики Карелия местным бюджетам на реализацию отдельных мероприятий по социально-экономическому развитию муниципальных образований и правил их предоставления».</w:t>
      </w:r>
      <w:r w:rsidRPr="000333F6">
        <w:t xml:space="preserve"> </w:t>
      </w:r>
    </w:p>
    <w:p w14:paraId="25535BDE" w14:textId="77777777" w:rsidR="00DA5E68" w:rsidRDefault="00DA5E68" w:rsidP="00DA5E68">
      <w:pPr>
        <w:pStyle w:val="a7"/>
        <w:jc w:val="center"/>
        <w:rPr>
          <w:b/>
          <w:bCs/>
        </w:rPr>
      </w:pPr>
    </w:p>
    <w:p w14:paraId="09F81BCF" w14:textId="77777777" w:rsidR="00DA5E68" w:rsidRDefault="00DA5E68" w:rsidP="00DA5E68">
      <w:pPr>
        <w:pStyle w:val="a7"/>
        <w:jc w:val="center"/>
      </w:pPr>
      <w:r>
        <w:rPr>
          <w:b/>
          <w:bCs/>
        </w:rPr>
        <w:t xml:space="preserve">Совет </w:t>
      </w:r>
      <w:r w:rsidR="009B0B93">
        <w:rPr>
          <w:b/>
          <w:bCs/>
        </w:rPr>
        <w:t>Калевальского муниципального</w:t>
      </w:r>
      <w:r>
        <w:rPr>
          <w:b/>
          <w:bCs/>
        </w:rPr>
        <w:t xml:space="preserve"> района РЕШИЛ</w:t>
      </w:r>
      <w:r>
        <w:t>:</w:t>
      </w:r>
    </w:p>
    <w:p w14:paraId="0E4F849B" w14:textId="77777777" w:rsidR="00DA5E68" w:rsidRDefault="00DA5E68" w:rsidP="00DA5E68">
      <w:pPr>
        <w:pStyle w:val="a7"/>
        <w:jc w:val="center"/>
      </w:pPr>
    </w:p>
    <w:p w14:paraId="206BB432" w14:textId="77777777" w:rsidR="00EA1CFC" w:rsidRDefault="0087262C" w:rsidP="00DA5E68">
      <w:pPr>
        <w:numPr>
          <w:ilvl w:val="0"/>
          <w:numId w:val="17"/>
        </w:numPr>
        <w:tabs>
          <w:tab w:val="num" w:pos="-180"/>
          <w:tab w:val="left" w:pos="720"/>
        </w:tabs>
        <w:ind w:left="0" w:firstLine="540"/>
        <w:jc w:val="both"/>
      </w:pPr>
      <w:r>
        <w:t xml:space="preserve"> </w:t>
      </w:r>
      <w:r w:rsidR="00702C34">
        <w:t xml:space="preserve">Распределить </w:t>
      </w:r>
      <w:r w:rsidR="00631074" w:rsidRPr="00631074">
        <w:t>ины</w:t>
      </w:r>
      <w:r w:rsidR="00631074">
        <w:t>е</w:t>
      </w:r>
      <w:r w:rsidR="00631074" w:rsidRPr="00631074">
        <w:t xml:space="preserve"> межбюджетны</w:t>
      </w:r>
      <w:r w:rsidR="00631074">
        <w:t>е</w:t>
      </w:r>
      <w:r w:rsidR="00631074" w:rsidRPr="00631074">
        <w:t xml:space="preserve"> трансферт</w:t>
      </w:r>
      <w:r w:rsidR="00631074">
        <w:t>ы</w:t>
      </w:r>
      <w:r w:rsidR="00631074" w:rsidRPr="00631074">
        <w:t xml:space="preserve"> из бюджета Республики </w:t>
      </w:r>
      <w:proofErr w:type="gramStart"/>
      <w:r w:rsidR="00631074" w:rsidRPr="00631074">
        <w:t>Карелия  на</w:t>
      </w:r>
      <w:proofErr w:type="gramEnd"/>
      <w:r w:rsidR="00631074" w:rsidRPr="00631074">
        <w:t xml:space="preserve"> реализацию </w:t>
      </w:r>
      <w:r w:rsidR="00631074">
        <w:t>следующих</w:t>
      </w:r>
      <w:r w:rsidR="00631074" w:rsidRPr="00631074">
        <w:t xml:space="preserve"> мероприятий по социально-экономическому </w:t>
      </w:r>
      <w:proofErr w:type="gramStart"/>
      <w:r w:rsidR="00631074" w:rsidRPr="00631074">
        <w:t xml:space="preserve">развитию </w:t>
      </w:r>
      <w:r w:rsidR="00DA5E68" w:rsidRPr="00255018">
        <w:t xml:space="preserve"> муниципального</w:t>
      </w:r>
      <w:proofErr w:type="gramEnd"/>
      <w:r w:rsidR="00DA5E68" w:rsidRPr="00255018">
        <w:t xml:space="preserve"> образования «</w:t>
      </w:r>
      <w:r w:rsidR="00DA5E68">
        <w:t>Калевальский национальный район</w:t>
      </w:r>
      <w:r w:rsidR="00EA1CFC">
        <w:t>:</w:t>
      </w:r>
    </w:p>
    <w:p w14:paraId="68C2921E" w14:textId="284342B2" w:rsidR="00EA1CFC" w:rsidRDefault="00EA1CFC" w:rsidP="00EA1CFC">
      <w:pPr>
        <w:ind w:left="540"/>
        <w:jc w:val="both"/>
      </w:pPr>
      <w:r>
        <w:t>-</w:t>
      </w:r>
      <w:r>
        <w:t>Ремонт крыши в МБУ ДО «Калевальский РДДТ»</w:t>
      </w:r>
      <w:r>
        <w:t>-</w:t>
      </w:r>
      <w:r w:rsidRPr="00EA1CFC">
        <w:t xml:space="preserve"> </w:t>
      </w:r>
      <w:r w:rsidRPr="00EA1CFC">
        <w:t>1 100</w:t>
      </w:r>
      <w:r>
        <w:t> </w:t>
      </w:r>
      <w:r w:rsidRPr="00EA1CFC">
        <w:t>000</w:t>
      </w:r>
      <w:r>
        <w:t xml:space="preserve"> руб.</w:t>
      </w:r>
    </w:p>
    <w:p w14:paraId="1B9EEED3" w14:textId="0435B9E8" w:rsidR="00DA5E68" w:rsidRPr="00255018" w:rsidRDefault="00EA1CFC" w:rsidP="00EA1CFC">
      <w:pPr>
        <w:ind w:left="540"/>
        <w:jc w:val="both"/>
      </w:pPr>
      <w:r>
        <w:t>-</w:t>
      </w:r>
      <w:r>
        <w:t>Ремонт сетей водоснабжения в п. Новое Юшкозеро</w:t>
      </w:r>
      <w:r>
        <w:t>-</w:t>
      </w:r>
      <w:r w:rsidRPr="00EA1CFC">
        <w:t>1 500</w:t>
      </w:r>
      <w:r>
        <w:t> </w:t>
      </w:r>
      <w:r w:rsidRPr="00EA1CFC">
        <w:t>000</w:t>
      </w:r>
      <w:r>
        <w:t xml:space="preserve"> руб.</w:t>
      </w:r>
    </w:p>
    <w:p w14:paraId="43362FCF" w14:textId="77777777" w:rsidR="00DA5E68" w:rsidRPr="00255018" w:rsidRDefault="00DA5E68" w:rsidP="00DA5E68">
      <w:pPr>
        <w:rPr>
          <w:b/>
        </w:rPr>
      </w:pPr>
    </w:p>
    <w:p w14:paraId="10D4E501" w14:textId="77777777" w:rsidR="00DA5E68" w:rsidRDefault="00DA5E68" w:rsidP="00DA5E68">
      <w:pPr>
        <w:pStyle w:val="a7"/>
        <w:ind w:left="426"/>
        <w:jc w:val="left"/>
      </w:pPr>
    </w:p>
    <w:p w14:paraId="526211CE" w14:textId="77777777" w:rsidR="00DA5E68" w:rsidRDefault="00DA5E68" w:rsidP="00DA5E68">
      <w:pPr>
        <w:pStyle w:val="a7"/>
        <w:jc w:val="left"/>
      </w:pPr>
    </w:p>
    <w:p w14:paraId="1751FFC1" w14:textId="77777777" w:rsidR="00DA5E68" w:rsidRDefault="00DA5E68" w:rsidP="00DA5E68">
      <w:pPr>
        <w:pStyle w:val="a7"/>
        <w:jc w:val="left"/>
        <w:rPr>
          <w:sz w:val="16"/>
        </w:rPr>
      </w:pPr>
    </w:p>
    <w:p w14:paraId="3FCD4284" w14:textId="77777777" w:rsidR="00DA5E68" w:rsidRDefault="00DA5E68" w:rsidP="00DA5E68">
      <w:pPr>
        <w:pStyle w:val="a7"/>
      </w:pPr>
    </w:p>
    <w:p w14:paraId="407D8CA8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Калевальского муниципального района</w:t>
      </w:r>
    </w:p>
    <w:p w14:paraId="2B89E68B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Калевальского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Л.</w:t>
      </w:r>
      <w:r w:rsidR="009B0B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9B0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Мостайкина</w:t>
      </w:r>
      <w:proofErr w:type="spellEnd"/>
    </w:p>
    <w:p w14:paraId="645E3058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C71959C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C853BE3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E5778D7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CC38FDF" w14:textId="65180BDF" w:rsidR="00F51F54" w:rsidRPr="006325C1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325C1"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 w:rsidR="00631074">
        <w:rPr>
          <w:rFonts w:ascii="Times New Roman" w:hAnsi="Times New Roman" w:cs="Times New Roman"/>
          <w:sz w:val="16"/>
          <w:szCs w:val="16"/>
        </w:rPr>
        <w:t>М.Р.Ахокас</w:t>
      </w:r>
      <w:proofErr w:type="spellEnd"/>
    </w:p>
    <w:p w14:paraId="15732798" w14:textId="394DD94D" w:rsidR="00F51F54" w:rsidRPr="006325C1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325C1">
        <w:rPr>
          <w:rFonts w:ascii="Times New Roman" w:hAnsi="Times New Roman" w:cs="Times New Roman"/>
          <w:sz w:val="16"/>
          <w:szCs w:val="16"/>
        </w:rPr>
        <w:t xml:space="preserve">Рассылка: в дело – 1, </w:t>
      </w:r>
      <w:r w:rsidR="00631074">
        <w:rPr>
          <w:rFonts w:ascii="Times New Roman" w:hAnsi="Times New Roman" w:cs="Times New Roman"/>
          <w:sz w:val="16"/>
          <w:szCs w:val="16"/>
        </w:rPr>
        <w:t>глава-1</w:t>
      </w:r>
    </w:p>
    <w:p w14:paraId="7DC2B3ED" w14:textId="77777777" w:rsidR="00873F6E" w:rsidRDefault="00873F6E" w:rsidP="00DA5E68">
      <w:pPr>
        <w:pStyle w:val="a7"/>
      </w:pPr>
    </w:p>
    <w:p w14:paraId="317D96C4" w14:textId="77777777" w:rsidR="00604CB9" w:rsidRDefault="00604CB9" w:rsidP="00DA5E68">
      <w:pPr>
        <w:pStyle w:val="a7"/>
      </w:pPr>
    </w:p>
    <w:p w14:paraId="3A0DA6DC" w14:textId="77777777" w:rsidR="00604CB9" w:rsidRDefault="00604CB9" w:rsidP="00DA5E68">
      <w:pPr>
        <w:pStyle w:val="a7"/>
      </w:pPr>
    </w:p>
    <w:p w14:paraId="38C70E9A" w14:textId="77777777" w:rsidR="00604CB9" w:rsidRDefault="00604CB9" w:rsidP="00DA5E68">
      <w:pPr>
        <w:pStyle w:val="a7"/>
      </w:pPr>
    </w:p>
    <w:p w14:paraId="47880B21" w14:textId="77777777" w:rsidR="00DA5E68" w:rsidRDefault="00DA5E68" w:rsidP="00DA5E68">
      <w:pPr>
        <w:pStyle w:val="a7"/>
      </w:pPr>
    </w:p>
    <w:p w14:paraId="491FBB04" w14:textId="77777777" w:rsidR="00B004B5" w:rsidRDefault="00B004B5" w:rsidP="00DA5E68">
      <w:pPr>
        <w:pStyle w:val="a7"/>
      </w:pPr>
    </w:p>
    <w:p w14:paraId="615673F9" w14:textId="77777777" w:rsidR="00604CB9" w:rsidRDefault="00604CB9" w:rsidP="00DA5E68">
      <w:pPr>
        <w:pStyle w:val="a7"/>
      </w:pPr>
    </w:p>
    <w:p w14:paraId="4CAC0A66" w14:textId="77777777" w:rsidR="00604CB9" w:rsidRDefault="00604CB9" w:rsidP="00DA5E68">
      <w:pPr>
        <w:pStyle w:val="a7"/>
      </w:pPr>
    </w:p>
    <w:sectPr w:rsidR="00604CB9" w:rsidSect="00604CB9">
      <w:headerReference w:type="even" r:id="rId8"/>
      <w:headerReference w:type="default" r:id="rId9"/>
      <w:pgSz w:w="11906" w:h="16838"/>
      <w:pgMar w:top="0" w:right="709" w:bottom="284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7D8B0" w14:textId="77777777" w:rsidR="00EC4A09" w:rsidRDefault="00EC4A09">
      <w:r>
        <w:separator/>
      </w:r>
    </w:p>
  </w:endnote>
  <w:endnote w:type="continuationSeparator" w:id="0">
    <w:p w14:paraId="234A3437" w14:textId="77777777" w:rsidR="00EC4A09" w:rsidRDefault="00EC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34925" w14:textId="77777777" w:rsidR="00EC4A09" w:rsidRDefault="00EC4A09">
      <w:r>
        <w:separator/>
      </w:r>
    </w:p>
  </w:footnote>
  <w:footnote w:type="continuationSeparator" w:id="0">
    <w:p w14:paraId="548E5645" w14:textId="77777777" w:rsidR="00EC4A09" w:rsidRDefault="00EC4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430C" w14:textId="77777777" w:rsidR="00D260B4" w:rsidRDefault="00D260B4" w:rsidP="004135C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04CB9">
      <w:rPr>
        <w:rStyle w:val="a6"/>
        <w:noProof/>
      </w:rPr>
      <w:t>2</w:t>
    </w:r>
    <w:r>
      <w:rPr>
        <w:rStyle w:val="a6"/>
      </w:rPr>
      <w:fldChar w:fldCharType="end"/>
    </w:r>
  </w:p>
  <w:p w14:paraId="77470B48" w14:textId="77777777" w:rsidR="00D260B4" w:rsidRDefault="00D260B4" w:rsidP="0025062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2C483" w14:textId="77777777" w:rsidR="00D260B4" w:rsidRDefault="00D260B4" w:rsidP="004135C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521A">
      <w:rPr>
        <w:rStyle w:val="a6"/>
        <w:noProof/>
      </w:rPr>
      <w:t>3</w:t>
    </w:r>
    <w:r>
      <w:rPr>
        <w:rStyle w:val="a6"/>
      </w:rPr>
      <w:fldChar w:fldCharType="end"/>
    </w:r>
  </w:p>
  <w:p w14:paraId="2179AB89" w14:textId="77777777" w:rsidR="00D260B4" w:rsidRDefault="00D260B4" w:rsidP="0025062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44B5"/>
    <w:multiLevelType w:val="hybridMultilevel"/>
    <w:tmpl w:val="3D462E70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74D6628"/>
    <w:multiLevelType w:val="hybridMultilevel"/>
    <w:tmpl w:val="B608D5C2"/>
    <w:lvl w:ilvl="0" w:tplc="E49605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CDA6296"/>
    <w:multiLevelType w:val="hybridMultilevel"/>
    <w:tmpl w:val="2076A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25C51"/>
    <w:multiLevelType w:val="hybridMultilevel"/>
    <w:tmpl w:val="9F10B096"/>
    <w:lvl w:ilvl="0" w:tplc="36F810AC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DC66D648">
      <w:start w:val="1"/>
      <w:numFmt w:val="bullet"/>
      <w:lvlText w:val="­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56A116B0"/>
    <w:multiLevelType w:val="hybridMultilevel"/>
    <w:tmpl w:val="21D65964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B7C13"/>
    <w:multiLevelType w:val="hybridMultilevel"/>
    <w:tmpl w:val="4F56015C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E59D4"/>
    <w:multiLevelType w:val="hybridMultilevel"/>
    <w:tmpl w:val="D506E688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7551D"/>
    <w:multiLevelType w:val="multilevel"/>
    <w:tmpl w:val="E8BC3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  <w:b/>
      </w:rPr>
    </w:lvl>
  </w:abstractNum>
  <w:abstractNum w:abstractNumId="13" w15:restartNumberingAfterBreak="0">
    <w:nsid w:val="71255D75"/>
    <w:multiLevelType w:val="hybridMultilevel"/>
    <w:tmpl w:val="9B7A2918"/>
    <w:lvl w:ilvl="0" w:tplc="15E66F0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4" w15:restartNumberingAfterBreak="0">
    <w:nsid w:val="73DC04F3"/>
    <w:multiLevelType w:val="hybridMultilevel"/>
    <w:tmpl w:val="000298D8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F67F5"/>
    <w:multiLevelType w:val="hybridMultilevel"/>
    <w:tmpl w:val="6C3E24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FC7030"/>
    <w:multiLevelType w:val="hybridMultilevel"/>
    <w:tmpl w:val="54DABEF6"/>
    <w:lvl w:ilvl="0" w:tplc="8C1C8C3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 w16cid:durableId="1106539573">
    <w:abstractNumId w:val="7"/>
  </w:num>
  <w:num w:numId="2" w16cid:durableId="913315497">
    <w:abstractNumId w:val="6"/>
  </w:num>
  <w:num w:numId="3" w16cid:durableId="1032804820">
    <w:abstractNumId w:val="1"/>
  </w:num>
  <w:num w:numId="4" w16cid:durableId="933324829">
    <w:abstractNumId w:val="5"/>
  </w:num>
  <w:num w:numId="5" w16cid:durableId="1804733087">
    <w:abstractNumId w:val="8"/>
  </w:num>
  <w:num w:numId="6" w16cid:durableId="1455637216">
    <w:abstractNumId w:val="2"/>
  </w:num>
  <w:num w:numId="7" w16cid:durableId="1906724686">
    <w:abstractNumId w:val="16"/>
  </w:num>
  <w:num w:numId="8" w16cid:durableId="1324427844">
    <w:abstractNumId w:val="4"/>
  </w:num>
  <w:num w:numId="9" w16cid:durableId="1264806487">
    <w:abstractNumId w:val="12"/>
  </w:num>
  <w:num w:numId="10" w16cid:durableId="1759251458">
    <w:abstractNumId w:val="14"/>
  </w:num>
  <w:num w:numId="11" w16cid:durableId="177276750">
    <w:abstractNumId w:val="0"/>
  </w:num>
  <w:num w:numId="12" w16cid:durableId="676463519">
    <w:abstractNumId w:val="9"/>
  </w:num>
  <w:num w:numId="13" w16cid:durableId="812722214">
    <w:abstractNumId w:val="10"/>
  </w:num>
  <w:num w:numId="14" w16cid:durableId="818183617">
    <w:abstractNumId w:val="11"/>
  </w:num>
  <w:num w:numId="15" w16cid:durableId="1323314356">
    <w:abstractNumId w:val="3"/>
  </w:num>
  <w:num w:numId="16" w16cid:durableId="1920406156">
    <w:abstractNumId w:val="13"/>
  </w:num>
  <w:num w:numId="17" w16cid:durableId="5043201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E68"/>
    <w:rsid w:val="00012176"/>
    <w:rsid w:val="000216EA"/>
    <w:rsid w:val="000375A0"/>
    <w:rsid w:val="0006327F"/>
    <w:rsid w:val="00063829"/>
    <w:rsid w:val="00073D18"/>
    <w:rsid w:val="0008001B"/>
    <w:rsid w:val="000B5100"/>
    <w:rsid w:val="000C5A28"/>
    <w:rsid w:val="000D64BB"/>
    <w:rsid w:val="000E4889"/>
    <w:rsid w:val="000F7A2D"/>
    <w:rsid w:val="0010111B"/>
    <w:rsid w:val="00114BC1"/>
    <w:rsid w:val="00144763"/>
    <w:rsid w:val="00153174"/>
    <w:rsid w:val="001534AF"/>
    <w:rsid w:val="0016111E"/>
    <w:rsid w:val="001A00A4"/>
    <w:rsid w:val="001C7A18"/>
    <w:rsid w:val="001E3D67"/>
    <w:rsid w:val="0022325C"/>
    <w:rsid w:val="00224BA1"/>
    <w:rsid w:val="00230415"/>
    <w:rsid w:val="00231BA9"/>
    <w:rsid w:val="0025062F"/>
    <w:rsid w:val="00255479"/>
    <w:rsid w:val="002770F4"/>
    <w:rsid w:val="0027797A"/>
    <w:rsid w:val="00285C4F"/>
    <w:rsid w:val="002927B0"/>
    <w:rsid w:val="00297503"/>
    <w:rsid w:val="002D6F4C"/>
    <w:rsid w:val="002E086C"/>
    <w:rsid w:val="002E2BF6"/>
    <w:rsid w:val="002E56E3"/>
    <w:rsid w:val="002F007D"/>
    <w:rsid w:val="003034E5"/>
    <w:rsid w:val="00315953"/>
    <w:rsid w:val="00320982"/>
    <w:rsid w:val="003272C3"/>
    <w:rsid w:val="00327374"/>
    <w:rsid w:val="00331A5A"/>
    <w:rsid w:val="00356DC8"/>
    <w:rsid w:val="00365392"/>
    <w:rsid w:val="003C112A"/>
    <w:rsid w:val="003E521A"/>
    <w:rsid w:val="003F02B4"/>
    <w:rsid w:val="004001B5"/>
    <w:rsid w:val="00402B93"/>
    <w:rsid w:val="00410F4C"/>
    <w:rsid w:val="004135C4"/>
    <w:rsid w:val="0043113C"/>
    <w:rsid w:val="004529B1"/>
    <w:rsid w:val="0046514C"/>
    <w:rsid w:val="00470A51"/>
    <w:rsid w:val="00470FDB"/>
    <w:rsid w:val="004800E6"/>
    <w:rsid w:val="00481E09"/>
    <w:rsid w:val="00483724"/>
    <w:rsid w:val="00490BC6"/>
    <w:rsid w:val="00491557"/>
    <w:rsid w:val="00492242"/>
    <w:rsid w:val="004968A8"/>
    <w:rsid w:val="004B0591"/>
    <w:rsid w:val="004C0646"/>
    <w:rsid w:val="004D186D"/>
    <w:rsid w:val="004E3C86"/>
    <w:rsid w:val="00527688"/>
    <w:rsid w:val="00540859"/>
    <w:rsid w:val="00553F87"/>
    <w:rsid w:val="005562BF"/>
    <w:rsid w:val="005655CC"/>
    <w:rsid w:val="00580447"/>
    <w:rsid w:val="0059275D"/>
    <w:rsid w:val="005A7BF6"/>
    <w:rsid w:val="005B2E7A"/>
    <w:rsid w:val="005C77C9"/>
    <w:rsid w:val="005E079B"/>
    <w:rsid w:val="005E1CA3"/>
    <w:rsid w:val="005E23E6"/>
    <w:rsid w:val="005E3ED4"/>
    <w:rsid w:val="005E673C"/>
    <w:rsid w:val="005E7993"/>
    <w:rsid w:val="00600CA5"/>
    <w:rsid w:val="00604CB9"/>
    <w:rsid w:val="006075B2"/>
    <w:rsid w:val="00613C8C"/>
    <w:rsid w:val="00615654"/>
    <w:rsid w:val="00625FA5"/>
    <w:rsid w:val="00631074"/>
    <w:rsid w:val="006504C5"/>
    <w:rsid w:val="0065499A"/>
    <w:rsid w:val="00670A0E"/>
    <w:rsid w:val="00672BA1"/>
    <w:rsid w:val="00677939"/>
    <w:rsid w:val="00681B55"/>
    <w:rsid w:val="00693DD6"/>
    <w:rsid w:val="0069536E"/>
    <w:rsid w:val="00696A5C"/>
    <w:rsid w:val="006A5856"/>
    <w:rsid w:val="006E4C92"/>
    <w:rsid w:val="006F4B79"/>
    <w:rsid w:val="00702C34"/>
    <w:rsid w:val="00704369"/>
    <w:rsid w:val="007079C9"/>
    <w:rsid w:val="007161E1"/>
    <w:rsid w:val="0073243E"/>
    <w:rsid w:val="0073398E"/>
    <w:rsid w:val="00740416"/>
    <w:rsid w:val="00755D0C"/>
    <w:rsid w:val="00780A63"/>
    <w:rsid w:val="007835EA"/>
    <w:rsid w:val="007A5488"/>
    <w:rsid w:val="007B7FE2"/>
    <w:rsid w:val="007C0E3F"/>
    <w:rsid w:val="007C254E"/>
    <w:rsid w:val="007D774A"/>
    <w:rsid w:val="007E3278"/>
    <w:rsid w:val="007E4924"/>
    <w:rsid w:val="00803471"/>
    <w:rsid w:val="00804C62"/>
    <w:rsid w:val="00807AD8"/>
    <w:rsid w:val="00810C6C"/>
    <w:rsid w:val="00862B28"/>
    <w:rsid w:val="0087262C"/>
    <w:rsid w:val="00873F6E"/>
    <w:rsid w:val="00881F77"/>
    <w:rsid w:val="00885A4E"/>
    <w:rsid w:val="008B3443"/>
    <w:rsid w:val="008D1584"/>
    <w:rsid w:val="008E4893"/>
    <w:rsid w:val="008F1C7D"/>
    <w:rsid w:val="00921BA8"/>
    <w:rsid w:val="00941A07"/>
    <w:rsid w:val="00942B9B"/>
    <w:rsid w:val="009437C9"/>
    <w:rsid w:val="00944EEA"/>
    <w:rsid w:val="0094543B"/>
    <w:rsid w:val="00946AEC"/>
    <w:rsid w:val="009532BA"/>
    <w:rsid w:val="009A2BA0"/>
    <w:rsid w:val="009A43E7"/>
    <w:rsid w:val="009A52BC"/>
    <w:rsid w:val="009B0B93"/>
    <w:rsid w:val="009D7E3C"/>
    <w:rsid w:val="009E0CB2"/>
    <w:rsid w:val="009E282A"/>
    <w:rsid w:val="009E7EDF"/>
    <w:rsid w:val="00A05CB2"/>
    <w:rsid w:val="00A16C88"/>
    <w:rsid w:val="00A24326"/>
    <w:rsid w:val="00A37C6D"/>
    <w:rsid w:val="00A512DE"/>
    <w:rsid w:val="00A56140"/>
    <w:rsid w:val="00A856D7"/>
    <w:rsid w:val="00A9718E"/>
    <w:rsid w:val="00AB3841"/>
    <w:rsid w:val="00AC14EE"/>
    <w:rsid w:val="00AE6A4A"/>
    <w:rsid w:val="00AF5BFB"/>
    <w:rsid w:val="00B004B5"/>
    <w:rsid w:val="00B1300E"/>
    <w:rsid w:val="00B22471"/>
    <w:rsid w:val="00B45E0B"/>
    <w:rsid w:val="00B525DC"/>
    <w:rsid w:val="00B558D9"/>
    <w:rsid w:val="00B57908"/>
    <w:rsid w:val="00B67003"/>
    <w:rsid w:val="00B90B33"/>
    <w:rsid w:val="00B97E2C"/>
    <w:rsid w:val="00BB40BB"/>
    <w:rsid w:val="00BC267A"/>
    <w:rsid w:val="00BE1178"/>
    <w:rsid w:val="00BF33E2"/>
    <w:rsid w:val="00BF4453"/>
    <w:rsid w:val="00C60D00"/>
    <w:rsid w:val="00C67D62"/>
    <w:rsid w:val="00C8220B"/>
    <w:rsid w:val="00C8541B"/>
    <w:rsid w:val="00C87868"/>
    <w:rsid w:val="00CC0611"/>
    <w:rsid w:val="00CC40D4"/>
    <w:rsid w:val="00CC4B20"/>
    <w:rsid w:val="00CC5F05"/>
    <w:rsid w:val="00CD4263"/>
    <w:rsid w:val="00CD4E21"/>
    <w:rsid w:val="00CE193E"/>
    <w:rsid w:val="00CE2CDB"/>
    <w:rsid w:val="00D11ECF"/>
    <w:rsid w:val="00D13BE0"/>
    <w:rsid w:val="00D260B4"/>
    <w:rsid w:val="00D32829"/>
    <w:rsid w:val="00D75234"/>
    <w:rsid w:val="00D963EE"/>
    <w:rsid w:val="00DA5E68"/>
    <w:rsid w:val="00DB2197"/>
    <w:rsid w:val="00DD692D"/>
    <w:rsid w:val="00DE1A2B"/>
    <w:rsid w:val="00E2011A"/>
    <w:rsid w:val="00E367C7"/>
    <w:rsid w:val="00E621C4"/>
    <w:rsid w:val="00E807DB"/>
    <w:rsid w:val="00E87A96"/>
    <w:rsid w:val="00E917ED"/>
    <w:rsid w:val="00EA1CFC"/>
    <w:rsid w:val="00EA4AC9"/>
    <w:rsid w:val="00EA4E3B"/>
    <w:rsid w:val="00EA5C38"/>
    <w:rsid w:val="00EB4822"/>
    <w:rsid w:val="00EC4A09"/>
    <w:rsid w:val="00EE6A35"/>
    <w:rsid w:val="00EF54C0"/>
    <w:rsid w:val="00EF65A7"/>
    <w:rsid w:val="00F111F2"/>
    <w:rsid w:val="00F24791"/>
    <w:rsid w:val="00F316C9"/>
    <w:rsid w:val="00F35D16"/>
    <w:rsid w:val="00F37534"/>
    <w:rsid w:val="00F41657"/>
    <w:rsid w:val="00F51F54"/>
    <w:rsid w:val="00F56497"/>
    <w:rsid w:val="00F64CE2"/>
    <w:rsid w:val="00F66B8E"/>
    <w:rsid w:val="00F85B99"/>
    <w:rsid w:val="00FA3F4E"/>
    <w:rsid w:val="00FA444E"/>
    <w:rsid w:val="00FA66D1"/>
    <w:rsid w:val="00FB43E5"/>
    <w:rsid w:val="00FC1603"/>
    <w:rsid w:val="00FD19FD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560A52"/>
  <w15:chartTrackingRefBased/>
  <w15:docId w15:val="{534172D7-A4B3-43F3-95E7-8576FF59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4EEA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qFormat/>
    <w:rsid w:val="00944EEA"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eastAsia="ru-RU"/>
    </w:rPr>
  </w:style>
  <w:style w:type="paragraph" w:styleId="3">
    <w:name w:val="heading 3"/>
    <w:basedOn w:val="a"/>
    <w:next w:val="a"/>
    <w:qFormat/>
    <w:rsid w:val="00944EEA"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504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504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semiHidden/>
    <w:rsid w:val="007E4924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25062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5062F"/>
  </w:style>
  <w:style w:type="paragraph" w:styleId="a7">
    <w:name w:val="Body Text"/>
    <w:basedOn w:val="a"/>
    <w:semiHidden/>
    <w:rsid w:val="00DA5E68"/>
    <w:pPr>
      <w:jc w:val="both"/>
    </w:pPr>
    <w:rPr>
      <w:rFonts w:eastAsia="Times New Roman"/>
      <w:szCs w:val="20"/>
      <w:lang w:eastAsia="ru-RU"/>
    </w:rPr>
  </w:style>
  <w:style w:type="paragraph" w:styleId="a8">
    <w:name w:val="Normal (Web)"/>
    <w:basedOn w:val="a"/>
    <w:rsid w:val="00DA5E68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9">
    <w:name w:val="Strong"/>
    <w:qFormat/>
    <w:rsid w:val="00DA5E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84;&#1072;&#1096;&#1073;&#1102;&#1088;&#1086;\Application%20Data\Microsoft\&#1064;&#1072;&#1073;&#1083;&#1086;&#1085;&#1099;\&#1057;&#1077;&#1089;&#1089;&#1080;&#1103;%20&#1057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Сессия Совета</Template>
  <TotalTime>13</TotalTime>
  <Pages>2</Pages>
  <Words>150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acer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www.PHILka.RU</dc:creator>
  <cp:keywords/>
  <cp:lastModifiedBy>Евгения Раджабова</cp:lastModifiedBy>
  <cp:revision>3</cp:revision>
  <cp:lastPrinted>2026-02-18T12:30:00Z</cp:lastPrinted>
  <dcterms:created xsi:type="dcterms:W3CDTF">2026-03-24T13:39:00Z</dcterms:created>
  <dcterms:modified xsi:type="dcterms:W3CDTF">2026-03-24T13:49:00Z</dcterms:modified>
</cp:coreProperties>
</file>